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7B992" w14:textId="77777777" w:rsidR="00421784" w:rsidRDefault="00421784" w:rsidP="00BB5C4F">
      <w:r>
        <w:separator/>
      </w:r>
    </w:p>
  </w:endnote>
  <w:endnote w:type="continuationSeparator" w:id="0">
    <w:p w14:paraId="4C3C8903" w14:textId="77777777" w:rsidR="00421784" w:rsidRDefault="0042178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EAF4E" w14:textId="77777777" w:rsidR="00421784" w:rsidRDefault="00421784" w:rsidP="00BB5C4F">
      <w:r>
        <w:separator/>
      </w:r>
    </w:p>
  </w:footnote>
  <w:footnote w:type="continuationSeparator" w:id="0">
    <w:p w14:paraId="2993C200" w14:textId="77777777" w:rsidR="00421784" w:rsidRDefault="0042178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0A7A" w14:textId="77777777" w:rsidR="005732B6" w:rsidRPr="005732B6" w:rsidRDefault="005732B6" w:rsidP="005732B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32B6">
      <w:rPr>
        <w:rFonts w:asciiTheme="minorHAnsi" w:hAnsiTheme="minorHAnsi" w:cstheme="minorHAnsi"/>
        <w:color w:val="006A8E"/>
        <w:sz w:val="24"/>
      </w:rPr>
      <w:t>DOM UPOKOJENCEV NOVA GORICA</w:t>
    </w:r>
  </w:p>
  <w:p w14:paraId="5FA2963A" w14:textId="77777777" w:rsidR="005732B6" w:rsidRPr="005732B6" w:rsidRDefault="005732B6" w:rsidP="005732B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32B6">
      <w:rPr>
        <w:rFonts w:asciiTheme="minorHAnsi" w:hAnsiTheme="minorHAnsi" w:cstheme="minorHAnsi"/>
        <w:color w:val="006A8E"/>
        <w:sz w:val="24"/>
      </w:rPr>
      <w:t>Gregorčičeva ulica 16</w:t>
    </w:r>
  </w:p>
  <w:p w14:paraId="7E04AFC6" w14:textId="7B6A19D7" w:rsidR="00D57953" w:rsidRPr="007C7BCF" w:rsidRDefault="005732B6" w:rsidP="005732B6">
    <w:pPr>
      <w:pStyle w:val="Header"/>
      <w:jc w:val="center"/>
    </w:pPr>
    <w:r w:rsidRPr="005732B6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1784"/>
    <w:rsid w:val="004B45F9"/>
    <w:rsid w:val="004D4EC4"/>
    <w:rsid w:val="00511D99"/>
    <w:rsid w:val="00521826"/>
    <w:rsid w:val="00522FDF"/>
    <w:rsid w:val="005376C1"/>
    <w:rsid w:val="00567CF9"/>
    <w:rsid w:val="005732B6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5732B6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5732B6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5732B6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88</Words>
  <Characters>516</Characters>
  <Application>Microsoft Office Word</Application>
  <DocSecurity>0</DocSecurity>
  <Lines>9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2021-11-12T12:59:00Z</dcterms:modified>
  <cp:contentStatus/>
</cp:coreProperties>
</file>